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F5AAC" w14:textId="0C663132" w:rsidR="005D75B0" w:rsidRPr="005D75B0" w:rsidRDefault="005D75B0" w:rsidP="005D75B0">
      <w:pPr>
        <w:autoSpaceDE w:val="0"/>
        <w:autoSpaceDN w:val="0"/>
        <w:adjustRightInd w:val="0"/>
        <w:spacing w:line="360" w:lineRule="exact"/>
        <w:ind w:left="5672"/>
        <w:jc w:val="right"/>
        <w:rPr>
          <w:rFonts w:eastAsia="Calibri"/>
          <w:b/>
          <w:color w:val="000000"/>
          <w:sz w:val="28"/>
          <w:szCs w:val="28"/>
          <w:lang w:eastAsia="en-US"/>
        </w:rPr>
      </w:pPr>
      <w:bookmarkStart w:id="0" w:name="_Toc384804360"/>
      <w:r w:rsidRPr="005D75B0">
        <w:rPr>
          <w:rFonts w:eastAsia="Calibri"/>
          <w:b/>
          <w:color w:val="000000"/>
          <w:sz w:val="28"/>
          <w:szCs w:val="28"/>
          <w:lang w:eastAsia="en-US"/>
        </w:rPr>
        <w:t xml:space="preserve">Приложение № </w:t>
      </w:r>
      <w:r w:rsidR="000D2E6B">
        <w:rPr>
          <w:rFonts w:eastAsia="Calibri"/>
          <w:b/>
          <w:color w:val="000000"/>
          <w:sz w:val="28"/>
          <w:szCs w:val="28"/>
          <w:lang w:eastAsia="en-US"/>
        </w:rPr>
        <w:t>6</w:t>
      </w:r>
    </w:p>
    <w:p w14:paraId="277851A5" w14:textId="4EE66C8C" w:rsidR="005D75B0" w:rsidRDefault="005D75B0" w:rsidP="005D75B0">
      <w:pPr>
        <w:autoSpaceDE w:val="0"/>
        <w:autoSpaceDN w:val="0"/>
        <w:adjustRightInd w:val="0"/>
        <w:spacing w:line="360" w:lineRule="exact"/>
        <w:ind w:left="5672"/>
        <w:jc w:val="right"/>
        <w:rPr>
          <w:rFonts w:eastAsia="Calibri"/>
          <w:b/>
          <w:color w:val="000000"/>
          <w:sz w:val="28"/>
          <w:szCs w:val="28"/>
          <w:lang w:eastAsia="en-US"/>
        </w:rPr>
      </w:pPr>
      <w:r w:rsidRPr="005D75B0">
        <w:rPr>
          <w:rFonts w:eastAsia="Calibri"/>
          <w:b/>
          <w:color w:val="000000"/>
          <w:sz w:val="28"/>
          <w:szCs w:val="28"/>
          <w:lang w:eastAsia="en-US"/>
        </w:rPr>
        <w:t>к договору №       от       г.</w:t>
      </w:r>
    </w:p>
    <w:p w14:paraId="22A71CA6" w14:textId="77777777" w:rsidR="005D75B0" w:rsidRDefault="005D75B0" w:rsidP="0089238E">
      <w:pPr>
        <w:autoSpaceDE w:val="0"/>
        <w:autoSpaceDN w:val="0"/>
        <w:adjustRightInd w:val="0"/>
        <w:spacing w:line="360" w:lineRule="exact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14:paraId="1A848A48" w14:textId="78DF1EA2" w:rsidR="00BC6B88" w:rsidRDefault="003A1740" w:rsidP="0089238E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  <w:r w:rsidRPr="001B2A03">
        <w:rPr>
          <w:rFonts w:eastAsia="Calibri"/>
          <w:b/>
          <w:color w:val="000000"/>
          <w:sz w:val="28"/>
          <w:szCs w:val="28"/>
          <w:lang w:eastAsia="en-US"/>
        </w:rPr>
        <w:t>Оговорка</w:t>
      </w:r>
      <w:r w:rsidRPr="001B2A03">
        <w:rPr>
          <w:rStyle w:val="aff0"/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7336D5">
        <w:rPr>
          <w:rFonts w:eastAsia="Calibri"/>
          <w:b/>
          <w:color w:val="000000"/>
          <w:sz w:val="28"/>
          <w:szCs w:val="28"/>
          <w:lang w:eastAsia="en-US"/>
        </w:rPr>
        <w:t>о применении</w:t>
      </w:r>
      <w:r w:rsidR="00BC6B8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универсального передаточного документа</w:t>
      </w:r>
    </w:p>
    <w:p w14:paraId="13AE424B" w14:textId="11978733" w:rsidR="003A1740" w:rsidRPr="001B2A03" w:rsidRDefault="00C07B1E" w:rsidP="00FD6255">
      <w:pPr>
        <w:autoSpaceDE w:val="0"/>
        <w:autoSpaceDN w:val="0"/>
        <w:adjustRightInd w:val="0"/>
        <w:spacing w:line="360" w:lineRule="exact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i/>
          <w:vanish/>
          <w:color w:val="FF0000"/>
        </w:rPr>
        <w:t xml:space="preserve">Для включения в договоры, заключаемые </w:t>
      </w:r>
      <w:r w:rsidR="007A30EB">
        <w:rPr>
          <w:i/>
          <w:vanish/>
          <w:color w:val="FF0000"/>
        </w:rPr>
        <w:t>к</w:t>
      </w:r>
      <w:r w:rsidR="005F2715">
        <w:rPr>
          <w:i/>
          <w:vanish/>
          <w:color w:val="FF0000"/>
        </w:rPr>
        <w:t xml:space="preserve">орпоративными научно-исследовательскими </w:t>
      </w:r>
      <w:r w:rsidR="007A30EB">
        <w:rPr>
          <w:i/>
          <w:vanish/>
          <w:color w:val="FF0000"/>
        </w:rPr>
        <w:t xml:space="preserve">и </w:t>
      </w:r>
      <w:r w:rsidR="005F2715">
        <w:rPr>
          <w:i/>
          <w:vanish/>
          <w:color w:val="FF0000"/>
        </w:rPr>
        <w:t>проектными институтами (КНИПИ)</w:t>
      </w:r>
      <w:r w:rsidR="00E25475">
        <w:rPr>
          <w:i/>
          <w:vanish/>
          <w:color w:val="FF0000"/>
        </w:rPr>
        <w:t xml:space="preserve"> с </w:t>
      </w:r>
      <w:r w:rsidR="005F2715">
        <w:rPr>
          <w:i/>
          <w:vanish/>
          <w:color w:val="FF0000"/>
        </w:rPr>
        <w:t>ОГ и внешними контрагентами</w:t>
      </w:r>
    </w:p>
    <w:bookmarkEnd w:id="0"/>
    <w:p w14:paraId="2CDE798A" w14:textId="409F5B4A" w:rsidR="00366912" w:rsidRPr="00366912" w:rsidRDefault="00366912" w:rsidP="0089238E">
      <w:pPr>
        <w:pStyle w:val="20"/>
        <w:tabs>
          <w:tab w:val="left" w:pos="709"/>
          <w:tab w:val="left" w:pos="851"/>
          <w:tab w:val="left" w:pos="993"/>
        </w:tabs>
        <w:spacing w:line="360" w:lineRule="exact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Договор для целей настоящей Оговорки означает </w:t>
      </w:r>
      <w:r w:rsidRPr="00366912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говор от ___ №___"/>
            </w:textInput>
          </w:ffData>
        </w:fldChar>
      </w:r>
      <w:r w:rsidRPr="00366912">
        <w:rPr>
          <w:i/>
          <w:sz w:val="28"/>
          <w:szCs w:val="28"/>
        </w:rPr>
        <w:instrText xml:space="preserve"> FORMTEXT </w:instrText>
      </w:r>
      <w:r w:rsidRPr="00366912">
        <w:rPr>
          <w:i/>
          <w:sz w:val="28"/>
          <w:szCs w:val="28"/>
        </w:rPr>
      </w:r>
      <w:r w:rsidRPr="00366912">
        <w:rPr>
          <w:i/>
          <w:sz w:val="28"/>
          <w:szCs w:val="28"/>
        </w:rPr>
        <w:fldChar w:fldCharType="separate"/>
      </w:r>
      <w:r w:rsidRPr="00366912">
        <w:rPr>
          <w:i/>
          <w:sz w:val="28"/>
          <w:szCs w:val="28"/>
        </w:rPr>
        <w:t>Договор от ___ №___</w:t>
      </w:r>
      <w:r w:rsidRPr="00366912">
        <w:rPr>
          <w:sz w:val="28"/>
          <w:szCs w:val="28"/>
        </w:rPr>
        <w:fldChar w:fldCharType="end"/>
      </w:r>
      <w:r w:rsidRPr="00366912">
        <w:rPr>
          <w:sz w:val="28"/>
          <w:szCs w:val="28"/>
        </w:rPr>
        <w:t>.</w:t>
      </w:r>
    </w:p>
    <w:p w14:paraId="6DE95D21" w14:textId="3C7E062B" w:rsidR="00366912" w:rsidRPr="00366912" w:rsidRDefault="00366912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Сторона 1 для целей настоящей Оговорки означает </w:t>
      </w:r>
      <w:r w:rsidR="00283EE5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Исполнитель/ Подрядчик/ Арендатор/ Поставщик"/>
            </w:textInput>
          </w:ffData>
        </w:fldChar>
      </w:r>
      <w:r w:rsidR="00283EE5">
        <w:rPr>
          <w:i/>
          <w:sz w:val="28"/>
          <w:szCs w:val="28"/>
        </w:rPr>
        <w:instrText xml:space="preserve"> FORMTEXT </w:instrText>
      </w:r>
      <w:r w:rsidR="00283EE5">
        <w:rPr>
          <w:i/>
          <w:sz w:val="28"/>
          <w:szCs w:val="28"/>
        </w:rPr>
      </w:r>
      <w:r w:rsidR="00283EE5">
        <w:rPr>
          <w:i/>
          <w:sz w:val="28"/>
          <w:szCs w:val="28"/>
        </w:rPr>
        <w:fldChar w:fldCharType="separate"/>
      </w:r>
      <w:r w:rsidR="00283EE5">
        <w:rPr>
          <w:i/>
          <w:noProof/>
          <w:sz w:val="28"/>
          <w:szCs w:val="28"/>
        </w:rPr>
        <w:t>Исполнитель/ Подрядчик/ Арендатор/ Поставщик</w:t>
      </w:r>
      <w:r w:rsidR="00283EE5">
        <w:rPr>
          <w:i/>
          <w:sz w:val="28"/>
          <w:szCs w:val="28"/>
        </w:rPr>
        <w:fldChar w:fldCharType="end"/>
      </w:r>
      <w:r w:rsidRPr="00366912">
        <w:rPr>
          <w:sz w:val="28"/>
          <w:szCs w:val="28"/>
        </w:rPr>
        <w:t>, как он указан в Договоре.</w:t>
      </w:r>
    </w:p>
    <w:p w14:paraId="2CA69C19" w14:textId="49BF62C2" w:rsidR="00366912" w:rsidRPr="00366912" w:rsidRDefault="00366912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Сторона 2 для целей настоящей Оговорки означает </w:t>
      </w:r>
      <w:r w:rsidR="00283EE5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Заказчик/ Арендодатель/ Покупатель"/>
            </w:textInput>
          </w:ffData>
        </w:fldChar>
      </w:r>
      <w:r w:rsidR="00283EE5">
        <w:rPr>
          <w:i/>
          <w:sz w:val="28"/>
          <w:szCs w:val="28"/>
        </w:rPr>
        <w:instrText xml:space="preserve"> FORMTEXT </w:instrText>
      </w:r>
      <w:r w:rsidR="00283EE5">
        <w:rPr>
          <w:i/>
          <w:sz w:val="28"/>
          <w:szCs w:val="28"/>
        </w:rPr>
      </w:r>
      <w:r w:rsidR="00283EE5">
        <w:rPr>
          <w:i/>
          <w:sz w:val="28"/>
          <w:szCs w:val="28"/>
        </w:rPr>
        <w:fldChar w:fldCharType="separate"/>
      </w:r>
      <w:r w:rsidR="00283EE5">
        <w:rPr>
          <w:i/>
          <w:noProof/>
          <w:sz w:val="28"/>
          <w:szCs w:val="28"/>
        </w:rPr>
        <w:t>Заказчик/ Арендодатель/ Покупатель</w:t>
      </w:r>
      <w:r w:rsidR="00283EE5">
        <w:rPr>
          <w:i/>
          <w:sz w:val="28"/>
          <w:szCs w:val="28"/>
        </w:rPr>
        <w:fldChar w:fldCharType="end"/>
      </w:r>
      <w:r w:rsidRPr="00366912">
        <w:rPr>
          <w:sz w:val="28"/>
          <w:szCs w:val="28"/>
        </w:rPr>
        <w:t>, как он указан в Договоре.</w:t>
      </w:r>
    </w:p>
    <w:p w14:paraId="71F05E05" w14:textId="0DD4B08E" w:rsidR="008949E9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3A1740" w:rsidRPr="003A1740">
        <w:rPr>
          <w:sz w:val="28"/>
          <w:szCs w:val="28"/>
        </w:rPr>
        <w:t xml:space="preserve"> </w:t>
      </w:r>
      <w:r w:rsidR="008949E9" w:rsidRPr="003A1740">
        <w:rPr>
          <w:sz w:val="28"/>
          <w:szCs w:val="28"/>
        </w:rPr>
        <w:t>Сторонами согласовано применение универсального передаточного документа (далее</w:t>
      </w:r>
      <w:r w:rsidR="00117CD1">
        <w:rPr>
          <w:sz w:val="28"/>
          <w:szCs w:val="28"/>
        </w:rPr>
        <w:t xml:space="preserve"> – </w:t>
      </w:r>
      <w:r w:rsidR="008949E9" w:rsidRPr="003A1740">
        <w:rPr>
          <w:sz w:val="28"/>
          <w:szCs w:val="28"/>
        </w:rPr>
        <w:t xml:space="preserve">УПД) для целей </w:t>
      </w:r>
      <w:r w:rsidR="00632FBC">
        <w:rPr>
          <w:sz w:val="28"/>
          <w:szCs w:val="28"/>
        </w:rPr>
        <w:t xml:space="preserve">подтверждения факта </w:t>
      </w:r>
      <w:r w:rsidR="00632FBC" w:rsidRPr="00632FBC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оказания услуг/выполнения работ/поставки/аренды"/>
            </w:textInput>
          </w:ffData>
        </w:fldChar>
      </w:r>
      <w:r w:rsidR="00632FBC" w:rsidRPr="00632FBC">
        <w:rPr>
          <w:i/>
          <w:sz w:val="28"/>
          <w:szCs w:val="28"/>
        </w:rPr>
        <w:instrText xml:space="preserve"> FORMTEXT </w:instrText>
      </w:r>
      <w:r w:rsidR="00632FBC" w:rsidRPr="00632FBC">
        <w:rPr>
          <w:i/>
          <w:sz w:val="28"/>
          <w:szCs w:val="28"/>
        </w:rPr>
      </w:r>
      <w:r w:rsidR="00632FBC" w:rsidRPr="00632FBC">
        <w:rPr>
          <w:i/>
          <w:sz w:val="28"/>
          <w:szCs w:val="28"/>
        </w:rPr>
        <w:fldChar w:fldCharType="separate"/>
      </w:r>
      <w:r w:rsidR="00632FBC" w:rsidRPr="00632FBC">
        <w:rPr>
          <w:i/>
          <w:sz w:val="28"/>
          <w:szCs w:val="28"/>
        </w:rPr>
        <w:t>оказания услуг/выполнения работ/поставки/аренды</w:t>
      </w:r>
      <w:r w:rsidR="00632FBC" w:rsidRPr="00632FBC">
        <w:rPr>
          <w:sz w:val="28"/>
          <w:szCs w:val="28"/>
        </w:rPr>
        <w:fldChar w:fldCharType="end"/>
      </w:r>
      <w:r w:rsidR="00632FBC">
        <w:rPr>
          <w:sz w:val="28"/>
          <w:szCs w:val="28"/>
        </w:rPr>
        <w:t xml:space="preserve">, который заменяет </w:t>
      </w:r>
      <w:r w:rsidR="00361D99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указать документ(ы), который(ые) заменяет УПД"/>
            </w:textInput>
          </w:ffData>
        </w:fldChar>
      </w:r>
      <w:r w:rsidR="00361D99">
        <w:rPr>
          <w:i/>
          <w:sz w:val="28"/>
          <w:szCs w:val="28"/>
        </w:rPr>
        <w:instrText xml:space="preserve"> FORMTEXT </w:instrText>
      </w:r>
      <w:r w:rsidR="00361D99">
        <w:rPr>
          <w:i/>
          <w:sz w:val="28"/>
          <w:szCs w:val="28"/>
        </w:rPr>
      </w:r>
      <w:r w:rsidR="00361D99">
        <w:rPr>
          <w:i/>
          <w:sz w:val="28"/>
          <w:szCs w:val="28"/>
        </w:rPr>
        <w:fldChar w:fldCharType="separate"/>
      </w:r>
      <w:r w:rsidR="00361D99">
        <w:rPr>
          <w:i/>
          <w:noProof/>
          <w:sz w:val="28"/>
          <w:szCs w:val="28"/>
        </w:rPr>
        <w:t>указать документ(ы), который(ые) заменяет УПД</w:t>
      </w:r>
      <w:r w:rsidR="00361D99">
        <w:rPr>
          <w:i/>
          <w:sz w:val="28"/>
          <w:szCs w:val="28"/>
        </w:rPr>
        <w:fldChar w:fldCharType="end"/>
      </w:r>
      <w:r w:rsidR="00DD54B2">
        <w:rPr>
          <w:i/>
          <w:sz w:val="28"/>
          <w:szCs w:val="28"/>
        </w:rPr>
        <w:t xml:space="preserve"> </w:t>
      </w:r>
      <w:r w:rsidR="00DD54B2" w:rsidRPr="0089238E">
        <w:rPr>
          <w:sz w:val="28"/>
          <w:szCs w:val="28"/>
        </w:rPr>
        <w:t xml:space="preserve">(далее – </w:t>
      </w:r>
      <w:r w:rsidR="00407BEB">
        <w:rPr>
          <w:sz w:val="28"/>
          <w:szCs w:val="28"/>
        </w:rPr>
        <w:t>З</w:t>
      </w:r>
      <w:r w:rsidR="00DD54B2" w:rsidRPr="0089238E">
        <w:rPr>
          <w:sz w:val="28"/>
          <w:szCs w:val="28"/>
        </w:rPr>
        <w:t>аменяемые документы)</w:t>
      </w:r>
      <w:r w:rsidR="008949E9" w:rsidRPr="003A1740">
        <w:rPr>
          <w:sz w:val="28"/>
          <w:szCs w:val="28"/>
        </w:rPr>
        <w:t>.</w:t>
      </w:r>
    </w:p>
    <w:p w14:paraId="7F8DD066" w14:textId="27B5C82A" w:rsidR="00C106AA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C106AA">
        <w:rPr>
          <w:sz w:val="28"/>
          <w:szCs w:val="28"/>
        </w:rPr>
        <w:t xml:space="preserve"> УПД </w:t>
      </w:r>
      <w:r w:rsidR="00752F2E">
        <w:rPr>
          <w:sz w:val="28"/>
          <w:szCs w:val="28"/>
        </w:rPr>
        <w:t xml:space="preserve">составляется </w:t>
      </w:r>
      <w:r w:rsidR="00A3762B">
        <w:rPr>
          <w:sz w:val="28"/>
          <w:szCs w:val="28"/>
        </w:rPr>
        <w:t>по форме</w:t>
      </w:r>
      <w:r w:rsidR="007049CB">
        <w:rPr>
          <w:sz w:val="28"/>
          <w:szCs w:val="28"/>
        </w:rPr>
        <w:t>, рекомендованно</w:t>
      </w:r>
      <w:r w:rsidR="00A3762B">
        <w:rPr>
          <w:sz w:val="28"/>
          <w:szCs w:val="28"/>
        </w:rPr>
        <w:t>й</w:t>
      </w:r>
      <w:r w:rsidR="007049CB">
        <w:rPr>
          <w:sz w:val="28"/>
          <w:szCs w:val="28"/>
        </w:rPr>
        <w:t xml:space="preserve"> </w:t>
      </w:r>
      <w:r w:rsidR="008876A9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ФНС России , действующей на дату составления УПД"/>
            </w:textInput>
          </w:ffData>
        </w:fldChar>
      </w:r>
      <w:r w:rsidR="008876A9">
        <w:rPr>
          <w:i/>
          <w:sz w:val="28"/>
          <w:szCs w:val="28"/>
        </w:rPr>
        <w:instrText xml:space="preserve"> FORMTEXT </w:instrText>
      </w:r>
      <w:r w:rsidR="008876A9">
        <w:rPr>
          <w:i/>
          <w:sz w:val="28"/>
          <w:szCs w:val="28"/>
        </w:rPr>
      </w:r>
      <w:r w:rsidR="008876A9">
        <w:rPr>
          <w:i/>
          <w:sz w:val="28"/>
          <w:szCs w:val="28"/>
        </w:rPr>
        <w:fldChar w:fldCharType="separate"/>
      </w:r>
      <w:r w:rsidR="008876A9">
        <w:rPr>
          <w:i/>
          <w:noProof/>
          <w:sz w:val="28"/>
          <w:szCs w:val="28"/>
        </w:rPr>
        <w:t>ФНС России , действующей на дату составления УПД</w:t>
      </w:r>
      <w:r w:rsidR="008876A9">
        <w:rPr>
          <w:i/>
          <w:sz w:val="28"/>
          <w:szCs w:val="28"/>
        </w:rPr>
        <w:fldChar w:fldCharType="end"/>
      </w:r>
      <w:r w:rsidR="007F708D">
        <w:rPr>
          <w:sz w:val="28"/>
          <w:szCs w:val="28"/>
        </w:rPr>
        <w:t xml:space="preserve">, в соответствии с </w:t>
      </w:r>
      <w:r w:rsidR="009E3E95">
        <w:rPr>
          <w:sz w:val="28"/>
          <w:szCs w:val="28"/>
        </w:rPr>
        <w:t>требованиям</w:t>
      </w:r>
      <w:r w:rsidR="007F708D">
        <w:rPr>
          <w:sz w:val="28"/>
          <w:szCs w:val="28"/>
        </w:rPr>
        <w:t>и</w:t>
      </w:r>
      <w:r w:rsidR="009E3E95">
        <w:rPr>
          <w:sz w:val="28"/>
          <w:szCs w:val="28"/>
        </w:rPr>
        <w:t xml:space="preserve"> действующего законодательства РФ</w:t>
      </w:r>
      <w:r w:rsidR="007F708D">
        <w:rPr>
          <w:sz w:val="28"/>
          <w:szCs w:val="28"/>
        </w:rPr>
        <w:t>.</w:t>
      </w:r>
    </w:p>
    <w:p w14:paraId="7E80CCE4" w14:textId="7F286BB4" w:rsidR="003A1740" w:rsidRPr="0089238E" w:rsidRDefault="00536AE0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3. </w:t>
      </w:r>
      <w:r w:rsidR="003A1740" w:rsidRPr="0089238E">
        <w:rPr>
          <w:sz w:val="28"/>
          <w:szCs w:val="28"/>
        </w:rPr>
        <w:t xml:space="preserve">Сторонами согласованы следующие способы обмена </w:t>
      </w:r>
      <w:r w:rsidR="00FC3866">
        <w:rPr>
          <w:sz w:val="28"/>
          <w:szCs w:val="28"/>
        </w:rPr>
        <w:t>УПД</w:t>
      </w:r>
      <w:r w:rsidR="00F174D0">
        <w:rPr>
          <w:sz w:val="28"/>
          <w:szCs w:val="28"/>
        </w:rPr>
        <w:t xml:space="preserve">: на бумажных носителях или </w:t>
      </w:r>
      <w:r w:rsidR="00383541">
        <w:rPr>
          <w:sz w:val="28"/>
          <w:szCs w:val="28"/>
        </w:rPr>
        <w:t>с использованием электронного документооборота (далее – ЭДО)</w:t>
      </w:r>
      <w:r w:rsidR="005B35C5">
        <w:rPr>
          <w:sz w:val="28"/>
          <w:szCs w:val="28"/>
        </w:rPr>
        <w:t>.</w:t>
      </w:r>
    </w:p>
    <w:p w14:paraId="2E414023" w14:textId="1AE4AE40" w:rsidR="003A1740" w:rsidRPr="0089238E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</w:t>
      </w:r>
      <w:r w:rsidR="003A1740" w:rsidRPr="0089238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D54B2" w:rsidRPr="0089238E">
        <w:rPr>
          <w:sz w:val="28"/>
          <w:szCs w:val="28"/>
        </w:rPr>
        <w:t xml:space="preserve">формление </w:t>
      </w:r>
      <w:r w:rsidR="00FC3866">
        <w:rPr>
          <w:sz w:val="28"/>
          <w:szCs w:val="28"/>
        </w:rPr>
        <w:t>УПД</w:t>
      </w:r>
      <w:r w:rsidR="003A1740" w:rsidRPr="0089238E">
        <w:rPr>
          <w:sz w:val="28"/>
          <w:szCs w:val="28"/>
        </w:rPr>
        <w:t xml:space="preserve"> на бумажных носителях</w:t>
      </w:r>
      <w:r w:rsidR="00383541">
        <w:rPr>
          <w:sz w:val="28"/>
          <w:szCs w:val="28"/>
        </w:rPr>
        <w:t xml:space="preserve"> прои</w:t>
      </w:r>
      <w:r w:rsidR="00DD54B2">
        <w:rPr>
          <w:sz w:val="28"/>
          <w:szCs w:val="28"/>
        </w:rPr>
        <w:t>зводится</w:t>
      </w:r>
      <w:r w:rsidR="008F55C4" w:rsidRPr="0089238E">
        <w:rPr>
          <w:sz w:val="28"/>
          <w:szCs w:val="28"/>
        </w:rPr>
        <w:t xml:space="preserve"> при отсутствии </w:t>
      </w:r>
      <w:r w:rsidR="00AD0A2D">
        <w:rPr>
          <w:sz w:val="28"/>
          <w:szCs w:val="28"/>
        </w:rPr>
        <w:t>соглашения о переходе на электронный юридически значимый документооборот (далее – Соглашение об ЭДО)</w:t>
      </w:r>
      <w:r w:rsidR="008F55C4" w:rsidRPr="0089238E">
        <w:rPr>
          <w:sz w:val="28"/>
          <w:szCs w:val="28"/>
        </w:rPr>
        <w:t xml:space="preserve"> или </w:t>
      </w:r>
      <w:r w:rsidR="003A1740" w:rsidRPr="0089238E">
        <w:rPr>
          <w:sz w:val="28"/>
          <w:szCs w:val="28"/>
        </w:rPr>
        <w:t xml:space="preserve">при невозможности применения </w:t>
      </w:r>
      <w:r w:rsidR="00824873">
        <w:rPr>
          <w:sz w:val="28"/>
          <w:szCs w:val="28"/>
        </w:rPr>
        <w:t>ЭДО</w:t>
      </w:r>
      <w:r w:rsidR="00061751">
        <w:rPr>
          <w:sz w:val="28"/>
          <w:szCs w:val="28"/>
        </w:rPr>
        <w:t xml:space="preserve"> одной из Сторон</w:t>
      </w:r>
      <w:r w:rsidR="00DD54B2">
        <w:rPr>
          <w:sz w:val="28"/>
          <w:szCs w:val="28"/>
        </w:rPr>
        <w:t xml:space="preserve"> по техническим причинам</w:t>
      </w:r>
      <w:r w:rsidR="00383541">
        <w:rPr>
          <w:sz w:val="28"/>
          <w:szCs w:val="28"/>
        </w:rPr>
        <w:t>.</w:t>
      </w:r>
    </w:p>
    <w:p w14:paraId="21F75BC6" w14:textId="1C27F376" w:rsidR="00FF4E7B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3.2.</w:t>
      </w:r>
      <w:r w:rsidR="003A1740" w:rsidRPr="003A1740">
        <w:rPr>
          <w:sz w:val="28"/>
          <w:szCs w:val="28"/>
        </w:rPr>
        <w:t xml:space="preserve"> </w:t>
      </w:r>
      <w:r w:rsidR="00FF4E7B">
        <w:rPr>
          <w:sz w:val="28"/>
          <w:szCs w:val="28"/>
        </w:rPr>
        <w:t>Сторона 1 обеспечивает передачу оригиналов УПД в порядке и сроки, устано</w:t>
      </w:r>
      <w:r w:rsidR="00407BEB">
        <w:rPr>
          <w:sz w:val="28"/>
          <w:szCs w:val="28"/>
        </w:rPr>
        <w:t>вленные Договором для передачи З</w:t>
      </w:r>
      <w:r w:rsidR="00FF4E7B">
        <w:rPr>
          <w:sz w:val="28"/>
          <w:szCs w:val="28"/>
        </w:rPr>
        <w:t>аменяемых документов.</w:t>
      </w:r>
    </w:p>
    <w:p w14:paraId="676375FE" w14:textId="2175B67B" w:rsidR="003A1740" w:rsidRPr="002F767B" w:rsidRDefault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3.3.</w:t>
      </w:r>
      <w:r w:rsidR="001308C8" w:rsidRPr="003A1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DD54B2" w:rsidRPr="003A1740">
        <w:rPr>
          <w:sz w:val="28"/>
          <w:szCs w:val="28"/>
        </w:rPr>
        <w:t xml:space="preserve"> </w:t>
      </w:r>
      <w:r w:rsidR="003A1740" w:rsidRPr="003A1740">
        <w:rPr>
          <w:sz w:val="28"/>
          <w:szCs w:val="28"/>
        </w:rPr>
        <w:t>случае территориальной удаленности</w:t>
      </w:r>
      <w:r w:rsidR="00061751">
        <w:rPr>
          <w:sz w:val="28"/>
          <w:szCs w:val="28"/>
        </w:rPr>
        <w:t xml:space="preserve"> </w:t>
      </w:r>
      <w:r w:rsidR="00FF4E7B" w:rsidRPr="0089238E">
        <w:rPr>
          <w:sz w:val="28"/>
          <w:szCs w:val="28"/>
        </w:rPr>
        <w:t>Сторона 1</w:t>
      </w:r>
      <w:r w:rsidR="003A1740" w:rsidRPr="00FC3866">
        <w:rPr>
          <w:sz w:val="28"/>
          <w:szCs w:val="28"/>
        </w:rPr>
        <w:t xml:space="preserve"> </w:t>
      </w:r>
      <w:r w:rsidR="001308C8">
        <w:rPr>
          <w:sz w:val="28"/>
          <w:szCs w:val="28"/>
        </w:rPr>
        <w:t>направляет Стороне 2</w:t>
      </w:r>
      <w:r w:rsidR="003A1740" w:rsidRPr="00FC3866">
        <w:rPr>
          <w:sz w:val="28"/>
          <w:szCs w:val="28"/>
        </w:rPr>
        <w:t xml:space="preserve"> УПД в сканированной копии</w:t>
      </w:r>
      <w:r w:rsidR="00152C95">
        <w:rPr>
          <w:sz w:val="28"/>
          <w:szCs w:val="28"/>
        </w:rPr>
        <w:t xml:space="preserve"> </w:t>
      </w:r>
      <w:r w:rsidR="00152C95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 адресу электронной почты: ___"/>
            </w:textInput>
          </w:ffData>
        </w:fldChar>
      </w:r>
      <w:r w:rsidR="00152C95">
        <w:rPr>
          <w:i/>
          <w:sz w:val="28"/>
          <w:szCs w:val="28"/>
        </w:rPr>
        <w:instrText xml:space="preserve"> FORMTEXT </w:instrText>
      </w:r>
      <w:r w:rsidR="00152C95">
        <w:rPr>
          <w:i/>
          <w:sz w:val="28"/>
          <w:szCs w:val="28"/>
        </w:rPr>
      </w:r>
      <w:r w:rsidR="00152C95">
        <w:rPr>
          <w:i/>
          <w:sz w:val="28"/>
          <w:szCs w:val="28"/>
        </w:rPr>
        <w:fldChar w:fldCharType="separate"/>
      </w:r>
      <w:r w:rsidR="00152C95">
        <w:rPr>
          <w:i/>
          <w:noProof/>
          <w:sz w:val="28"/>
          <w:szCs w:val="28"/>
        </w:rPr>
        <w:t>по адресу электронной почты: ___</w:t>
      </w:r>
      <w:r w:rsidR="00152C95">
        <w:rPr>
          <w:i/>
          <w:sz w:val="28"/>
          <w:szCs w:val="28"/>
        </w:rPr>
        <w:fldChar w:fldCharType="end"/>
      </w:r>
      <w:r w:rsidR="00DD54B2">
        <w:rPr>
          <w:i/>
          <w:sz w:val="28"/>
          <w:szCs w:val="28"/>
        </w:rPr>
        <w:t xml:space="preserve"> </w:t>
      </w:r>
      <w:r w:rsidR="00DD54B2" w:rsidRPr="0089238E">
        <w:rPr>
          <w:sz w:val="28"/>
          <w:szCs w:val="28"/>
        </w:rPr>
        <w:t>и</w:t>
      </w:r>
      <w:r w:rsidR="00DD54B2" w:rsidRPr="00BC6B88">
        <w:rPr>
          <w:sz w:val="28"/>
          <w:szCs w:val="28"/>
        </w:rPr>
        <w:t xml:space="preserve"> </w:t>
      </w:r>
      <w:r w:rsidR="003F2062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в течение следующего рабочего дня"/>
            </w:textInput>
          </w:ffData>
        </w:fldChar>
      </w:r>
      <w:r w:rsidR="003F2062">
        <w:rPr>
          <w:i/>
          <w:sz w:val="28"/>
          <w:szCs w:val="28"/>
        </w:rPr>
        <w:instrText xml:space="preserve"> FORMTEXT </w:instrText>
      </w:r>
      <w:r w:rsidR="003F2062">
        <w:rPr>
          <w:i/>
          <w:sz w:val="28"/>
          <w:szCs w:val="28"/>
        </w:rPr>
      </w:r>
      <w:r w:rsidR="003F2062">
        <w:rPr>
          <w:i/>
          <w:sz w:val="28"/>
          <w:szCs w:val="28"/>
        </w:rPr>
        <w:fldChar w:fldCharType="separate"/>
      </w:r>
      <w:r w:rsidR="003F2062">
        <w:rPr>
          <w:i/>
          <w:noProof/>
          <w:sz w:val="28"/>
          <w:szCs w:val="28"/>
        </w:rPr>
        <w:t>в течение следующего рабочего дня</w:t>
      </w:r>
      <w:r w:rsidR="003F2062">
        <w:rPr>
          <w:i/>
          <w:sz w:val="28"/>
          <w:szCs w:val="28"/>
        </w:rPr>
        <w:fldChar w:fldCharType="end"/>
      </w:r>
      <w:r w:rsidR="00DD54B2">
        <w:rPr>
          <w:sz w:val="28"/>
          <w:szCs w:val="28"/>
        </w:rPr>
        <w:t xml:space="preserve"> </w:t>
      </w:r>
      <w:r w:rsidR="00A3762B">
        <w:rPr>
          <w:sz w:val="28"/>
          <w:szCs w:val="28"/>
        </w:rPr>
        <w:t xml:space="preserve">обеспечивает отправку Стороне 2 </w:t>
      </w:r>
      <w:r w:rsidR="00DD54B2">
        <w:rPr>
          <w:sz w:val="28"/>
          <w:szCs w:val="28"/>
        </w:rPr>
        <w:t>о</w:t>
      </w:r>
      <w:r w:rsidR="003A1740" w:rsidRPr="002F767B">
        <w:rPr>
          <w:sz w:val="28"/>
          <w:szCs w:val="28"/>
        </w:rPr>
        <w:t>ригинал</w:t>
      </w:r>
      <w:r w:rsidR="00A3762B">
        <w:rPr>
          <w:sz w:val="28"/>
          <w:szCs w:val="28"/>
        </w:rPr>
        <w:t>ов</w:t>
      </w:r>
      <w:r w:rsidR="003A1740" w:rsidRPr="002F767B">
        <w:rPr>
          <w:sz w:val="28"/>
          <w:szCs w:val="28"/>
        </w:rPr>
        <w:t xml:space="preserve"> УПД </w:t>
      </w:r>
      <w:r w:rsidR="00322597" w:rsidRPr="002F767B">
        <w:rPr>
          <w:sz w:val="28"/>
          <w:szCs w:val="28"/>
        </w:rPr>
        <w:t xml:space="preserve">в порядке, установленные Договором для передачи </w:t>
      </w:r>
      <w:r w:rsidR="00407BEB">
        <w:rPr>
          <w:sz w:val="28"/>
          <w:szCs w:val="28"/>
        </w:rPr>
        <w:t>З</w:t>
      </w:r>
      <w:r w:rsidR="00A3762B">
        <w:rPr>
          <w:sz w:val="28"/>
          <w:szCs w:val="28"/>
        </w:rPr>
        <w:t>аменяемых документов</w:t>
      </w:r>
      <w:r w:rsidR="00322597" w:rsidRPr="002F767B">
        <w:rPr>
          <w:sz w:val="28"/>
          <w:szCs w:val="28"/>
        </w:rPr>
        <w:t>.</w:t>
      </w:r>
    </w:p>
    <w:p w14:paraId="0E02ACCD" w14:textId="0EB58AD6" w:rsidR="003A1740" w:rsidRPr="0089238E" w:rsidRDefault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</w:t>
      </w:r>
      <w:r w:rsidR="003A1740" w:rsidRPr="0089238E">
        <w:rPr>
          <w:sz w:val="28"/>
          <w:szCs w:val="28"/>
        </w:rPr>
        <w:t xml:space="preserve"> </w:t>
      </w:r>
      <w:r w:rsidR="009820F3">
        <w:rPr>
          <w:sz w:val="28"/>
          <w:szCs w:val="28"/>
        </w:rPr>
        <w:t>В</w:t>
      </w:r>
      <w:r w:rsidR="00AD491A">
        <w:rPr>
          <w:sz w:val="28"/>
          <w:szCs w:val="28"/>
        </w:rPr>
        <w:t xml:space="preserve"> случае если между Сторонами заключено </w:t>
      </w:r>
      <w:r w:rsidR="00407BEB">
        <w:rPr>
          <w:sz w:val="28"/>
          <w:szCs w:val="28"/>
        </w:rPr>
        <w:t>Соглашение об</w:t>
      </w:r>
      <w:r w:rsidR="00AD491A">
        <w:rPr>
          <w:sz w:val="28"/>
          <w:szCs w:val="28"/>
        </w:rPr>
        <w:t xml:space="preserve"> ЭДО,</w:t>
      </w:r>
      <w:r w:rsidR="009820F3">
        <w:rPr>
          <w:sz w:val="28"/>
          <w:szCs w:val="28"/>
        </w:rPr>
        <w:t xml:space="preserve"> направление и подписание</w:t>
      </w:r>
      <w:r w:rsidR="003A1740" w:rsidRPr="0089238E">
        <w:rPr>
          <w:sz w:val="28"/>
          <w:szCs w:val="28"/>
        </w:rPr>
        <w:t xml:space="preserve"> </w:t>
      </w:r>
      <w:r w:rsidR="00FC3866" w:rsidRPr="0089238E">
        <w:rPr>
          <w:sz w:val="28"/>
          <w:szCs w:val="28"/>
        </w:rPr>
        <w:t>УПД</w:t>
      </w:r>
      <w:r w:rsidR="003A1740" w:rsidRPr="0089238E">
        <w:rPr>
          <w:sz w:val="28"/>
          <w:szCs w:val="28"/>
        </w:rPr>
        <w:t xml:space="preserve"> </w:t>
      </w:r>
      <w:r w:rsidR="009820F3">
        <w:rPr>
          <w:sz w:val="28"/>
          <w:szCs w:val="28"/>
        </w:rPr>
        <w:t>осуществляется в порядке, установленном указанным соглашением.</w:t>
      </w:r>
    </w:p>
    <w:p w14:paraId="6FBF408A" w14:textId="7F1F80FD" w:rsidR="00E62E04" w:rsidRDefault="00283EE5" w:rsidP="0089238E">
      <w:pPr>
        <w:pStyle w:val="20"/>
        <w:tabs>
          <w:tab w:val="left" w:pos="851"/>
        </w:tabs>
        <w:spacing w:line="360" w:lineRule="exact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1785D" w:rsidRPr="00F1785D">
        <w:rPr>
          <w:sz w:val="28"/>
          <w:szCs w:val="28"/>
        </w:rPr>
        <w:t xml:space="preserve">Нарушение требований </w:t>
      </w:r>
      <w:r>
        <w:rPr>
          <w:sz w:val="28"/>
          <w:szCs w:val="28"/>
        </w:rPr>
        <w:t xml:space="preserve">к порядку </w:t>
      </w:r>
      <w:r w:rsidR="00F1785D" w:rsidRPr="00F1785D">
        <w:rPr>
          <w:sz w:val="28"/>
          <w:szCs w:val="28"/>
        </w:rPr>
        <w:t>оформления</w:t>
      </w:r>
      <w:r>
        <w:rPr>
          <w:sz w:val="28"/>
          <w:szCs w:val="28"/>
        </w:rPr>
        <w:t xml:space="preserve"> и срокам передачи</w:t>
      </w:r>
      <w:r w:rsidR="00F1785D" w:rsidRPr="00F1785D">
        <w:rPr>
          <w:sz w:val="28"/>
          <w:szCs w:val="28"/>
        </w:rPr>
        <w:t xml:space="preserve"> УПД влечет последствия, установленные Договором для нарушения требований </w:t>
      </w:r>
      <w:r w:rsidR="003F2062">
        <w:rPr>
          <w:sz w:val="28"/>
          <w:szCs w:val="28"/>
        </w:rPr>
        <w:t>к</w:t>
      </w:r>
      <w:r w:rsidR="00F1785D" w:rsidRPr="00F1785D">
        <w:rPr>
          <w:sz w:val="28"/>
          <w:szCs w:val="28"/>
        </w:rPr>
        <w:t xml:space="preserve"> </w:t>
      </w:r>
      <w:r w:rsidR="003F2062">
        <w:rPr>
          <w:sz w:val="28"/>
          <w:szCs w:val="28"/>
        </w:rPr>
        <w:t xml:space="preserve">порядку </w:t>
      </w:r>
      <w:r w:rsidR="003F2062" w:rsidRPr="00F1785D">
        <w:rPr>
          <w:sz w:val="28"/>
          <w:szCs w:val="28"/>
        </w:rPr>
        <w:t>оформления</w:t>
      </w:r>
      <w:r w:rsidR="003F2062">
        <w:rPr>
          <w:sz w:val="28"/>
          <w:szCs w:val="28"/>
        </w:rPr>
        <w:t xml:space="preserve"> и с</w:t>
      </w:r>
      <w:bookmarkStart w:id="1" w:name="_GoBack"/>
      <w:bookmarkEnd w:id="1"/>
      <w:r w:rsidR="003F2062">
        <w:rPr>
          <w:sz w:val="28"/>
          <w:szCs w:val="28"/>
        </w:rPr>
        <w:t>рокам передачи</w:t>
      </w:r>
      <w:r w:rsidR="003F2062" w:rsidRPr="00F1785D">
        <w:rPr>
          <w:sz w:val="28"/>
          <w:szCs w:val="28"/>
        </w:rPr>
        <w:t xml:space="preserve"> </w:t>
      </w:r>
      <w:r w:rsidR="00407BEB">
        <w:rPr>
          <w:sz w:val="28"/>
          <w:szCs w:val="28"/>
        </w:rPr>
        <w:t>З</w:t>
      </w:r>
      <w:r>
        <w:rPr>
          <w:sz w:val="28"/>
          <w:szCs w:val="28"/>
        </w:rPr>
        <w:t xml:space="preserve">аменяемых </w:t>
      </w:r>
      <w:r w:rsidR="00F1785D" w:rsidRPr="00F1785D">
        <w:rPr>
          <w:sz w:val="28"/>
          <w:szCs w:val="28"/>
        </w:rPr>
        <w:t>документов.</w:t>
      </w:r>
    </w:p>
    <w:p w14:paraId="76A45CEC" w14:textId="1A8DC30C" w:rsidR="007518CE" w:rsidRDefault="007518CE" w:rsidP="0089238E">
      <w:pPr>
        <w:pStyle w:val="20"/>
        <w:tabs>
          <w:tab w:val="left" w:pos="851"/>
        </w:tabs>
        <w:spacing w:line="360" w:lineRule="exact"/>
        <w:jc w:val="both"/>
        <w:outlineLvl w:val="1"/>
        <w:rPr>
          <w:sz w:val="28"/>
          <w:szCs w:val="28"/>
        </w:rPr>
      </w:pPr>
    </w:p>
    <w:tbl>
      <w:tblPr>
        <w:tblW w:w="10206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0"/>
        <w:gridCol w:w="381"/>
        <w:gridCol w:w="4155"/>
      </w:tblGrid>
      <w:tr w:rsidR="007518CE" w:rsidRPr="005B2CB6" w14:paraId="620B4749" w14:textId="77777777" w:rsidTr="007518CE">
        <w:tc>
          <w:tcPr>
            <w:tcW w:w="5670" w:type="dxa"/>
          </w:tcPr>
          <w:p w14:paraId="16031C3E" w14:textId="77777777" w:rsidR="007518CE" w:rsidRPr="005B2CB6" w:rsidRDefault="007518CE" w:rsidP="00800B90">
            <w:pPr>
              <w:pStyle w:val="aa"/>
              <w:ind w:left="360"/>
              <w:rPr>
                <w:b/>
                <w:iCs/>
              </w:rPr>
            </w:pPr>
          </w:p>
          <w:p w14:paraId="105F4487" w14:textId="77777777" w:rsidR="007518CE" w:rsidRPr="005B2CB6" w:rsidRDefault="007518CE" w:rsidP="00800B90">
            <w:pPr>
              <w:pStyle w:val="aa"/>
              <w:ind w:left="360"/>
              <w:rPr>
                <w:b/>
                <w:iCs/>
              </w:rPr>
            </w:pPr>
            <w:r w:rsidRPr="005B2CB6">
              <w:rPr>
                <w:b/>
                <w:iCs/>
              </w:rPr>
              <w:t>Продавец:</w:t>
            </w:r>
          </w:p>
          <w:p w14:paraId="31D4A5E4" w14:textId="77777777" w:rsidR="007518CE" w:rsidRPr="005B2CB6" w:rsidRDefault="007518CE" w:rsidP="00800B90">
            <w:pPr>
              <w:pStyle w:val="aa"/>
              <w:ind w:left="360"/>
              <w:rPr>
                <w:b/>
                <w:iCs/>
                <w:shd w:val="clear" w:color="auto" w:fill="D9D9D9"/>
              </w:rPr>
            </w:pPr>
          </w:p>
          <w:p w14:paraId="45ECF42B" w14:textId="77777777" w:rsidR="007518CE" w:rsidRPr="005B2CB6" w:rsidRDefault="007518CE" w:rsidP="00800B90">
            <w:pPr>
              <w:pStyle w:val="aa"/>
              <w:ind w:left="360"/>
              <w:rPr>
                <w:i/>
                <w:iCs/>
                <w:shd w:val="clear" w:color="auto" w:fill="D9D9D9"/>
              </w:rPr>
            </w:pPr>
            <w:r w:rsidRPr="005B2CB6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hd w:val="clear" w:color="auto" w:fill="D9D9D9"/>
              </w:rPr>
            </w:r>
            <w:r w:rsidRPr="005B2CB6">
              <w:rPr>
                <w:i/>
                <w:iCs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5B2CB6">
              <w:fldChar w:fldCharType="end"/>
            </w:r>
          </w:p>
          <w:p w14:paraId="2E5FF561" w14:textId="77777777" w:rsidR="007518CE" w:rsidRPr="005B2CB6" w:rsidRDefault="007518CE" w:rsidP="00800B90">
            <w:pPr>
              <w:pStyle w:val="aa"/>
              <w:ind w:firstLine="360"/>
              <w:rPr>
                <w:b/>
                <w:iCs/>
              </w:rPr>
            </w:pPr>
          </w:p>
          <w:p w14:paraId="32556953" w14:textId="77777777" w:rsidR="007518CE" w:rsidRPr="005B2CB6" w:rsidRDefault="007518CE" w:rsidP="00800B90">
            <w:pPr>
              <w:pStyle w:val="af2"/>
              <w:rPr>
                <w:b/>
                <w:iCs/>
              </w:rPr>
            </w:pPr>
            <w:r w:rsidRPr="005B2CB6">
              <w:rPr>
                <w:b/>
                <w:iCs/>
              </w:rPr>
              <w:lastRenderedPageBreak/>
              <w:t xml:space="preserve"> </w:t>
            </w:r>
          </w:p>
          <w:p w14:paraId="11B65BE3" w14:textId="77777777" w:rsidR="007518CE" w:rsidRPr="005B2CB6" w:rsidRDefault="007518CE" w:rsidP="00800B90">
            <w:pPr>
              <w:pStyle w:val="af2"/>
              <w:rPr>
                <w:i/>
                <w:iCs/>
              </w:rPr>
            </w:pPr>
            <w:r w:rsidRPr="005B2CB6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" w:name="ТекстовоеПоле6"/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подпись  </w:t>
            </w:r>
            <w:r w:rsidRPr="005B2CB6">
              <w:fldChar w:fldCharType="end"/>
            </w:r>
            <w:bookmarkEnd w:id="2"/>
            <w:r w:rsidRPr="005B2CB6">
              <w:rPr>
                <w:i/>
                <w:iCs/>
              </w:rPr>
              <w:t xml:space="preserve"> / </w:t>
            </w:r>
            <w:r w:rsidRPr="005B2CB6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   ФИО      </w:t>
            </w:r>
            <w:r w:rsidRPr="005B2CB6">
              <w:fldChar w:fldCharType="end"/>
            </w:r>
          </w:p>
          <w:p w14:paraId="1BEFD8ED" w14:textId="77777777" w:rsidR="007518CE" w:rsidRPr="005B2CB6" w:rsidRDefault="007518CE" w:rsidP="00800B90">
            <w:pPr>
              <w:pStyle w:val="af2"/>
            </w:pPr>
            <w:r w:rsidRPr="005B2CB6">
              <w:t>«</w:t>
            </w:r>
            <w:r w:rsidRPr="005B2CB6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</w:t>
            </w:r>
            <w:r w:rsidRPr="005B2CB6">
              <w:fldChar w:fldCharType="end"/>
            </w:r>
            <w:r w:rsidRPr="005B2CB6">
              <w:t>»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__________</w:t>
            </w:r>
            <w:r w:rsidRPr="005B2CB6">
              <w:fldChar w:fldCharType="end"/>
            </w:r>
            <w:r w:rsidRPr="005B2CB6">
              <w:t xml:space="preserve">   20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</w:t>
            </w:r>
            <w:r w:rsidRPr="005B2CB6">
              <w:fldChar w:fldCharType="end"/>
            </w:r>
            <w:r w:rsidRPr="005B2CB6">
              <w:t>год</w:t>
            </w:r>
          </w:p>
          <w:p w14:paraId="5B61BE2F" w14:textId="77777777" w:rsidR="007518CE" w:rsidRPr="005B2CB6" w:rsidRDefault="007518CE" w:rsidP="00800B90">
            <w:pPr>
              <w:pStyle w:val="af2"/>
              <w:rPr>
                <w:b/>
                <w:bCs/>
                <w:iCs/>
              </w:rPr>
            </w:pPr>
          </w:p>
          <w:p w14:paraId="4FC9F2DB" w14:textId="77777777" w:rsidR="007518CE" w:rsidRPr="005B2CB6" w:rsidRDefault="007518CE" w:rsidP="00800B90">
            <w:pPr>
              <w:pStyle w:val="af2"/>
              <w:rPr>
                <w:b/>
                <w:bCs/>
                <w:iCs/>
              </w:rPr>
            </w:pPr>
          </w:p>
        </w:tc>
        <w:tc>
          <w:tcPr>
            <w:tcW w:w="381" w:type="dxa"/>
          </w:tcPr>
          <w:p w14:paraId="117696F9" w14:textId="77777777" w:rsidR="007518CE" w:rsidRPr="00073E32" w:rsidRDefault="007518CE" w:rsidP="00800B90">
            <w:pPr>
              <w:pStyle w:val="aa"/>
              <w:rPr>
                <w:iCs/>
              </w:rPr>
            </w:pPr>
          </w:p>
        </w:tc>
        <w:tc>
          <w:tcPr>
            <w:tcW w:w="4155" w:type="dxa"/>
          </w:tcPr>
          <w:p w14:paraId="0D8A9904" w14:textId="77777777" w:rsidR="007518CE" w:rsidRPr="005B2CB6" w:rsidRDefault="007518CE" w:rsidP="00800B90">
            <w:pPr>
              <w:pStyle w:val="aa"/>
              <w:rPr>
                <w:b/>
                <w:iCs/>
              </w:rPr>
            </w:pPr>
          </w:p>
          <w:p w14:paraId="191CD7AB" w14:textId="77777777" w:rsidR="007518CE" w:rsidRPr="005B2CB6" w:rsidRDefault="007518CE" w:rsidP="00800B90">
            <w:pPr>
              <w:pStyle w:val="aa"/>
              <w:rPr>
                <w:b/>
                <w:iCs/>
              </w:rPr>
            </w:pPr>
            <w:r w:rsidRPr="005B2CB6">
              <w:rPr>
                <w:b/>
                <w:iCs/>
              </w:rPr>
              <w:t>Покупатель:</w:t>
            </w:r>
          </w:p>
          <w:p w14:paraId="028A6ADB" w14:textId="77777777" w:rsidR="007518CE" w:rsidRPr="005B2CB6" w:rsidRDefault="007518CE" w:rsidP="00800B90">
            <w:pPr>
              <w:pStyle w:val="aa"/>
              <w:rPr>
                <w:b/>
                <w:iCs/>
              </w:rPr>
            </w:pPr>
          </w:p>
          <w:p w14:paraId="1331FBB9" w14:textId="77777777" w:rsidR="007518CE" w:rsidRPr="005B2CB6" w:rsidRDefault="007518CE" w:rsidP="00800B90">
            <w:pPr>
              <w:pStyle w:val="aa"/>
              <w:ind w:left="360"/>
              <w:rPr>
                <w:i/>
                <w:iCs/>
                <w:shd w:val="clear" w:color="auto" w:fill="D9D9D9"/>
              </w:rPr>
            </w:pPr>
            <w:r w:rsidRPr="005B2CB6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hd w:val="clear" w:color="auto" w:fill="D9D9D9"/>
              </w:rPr>
            </w:r>
            <w:r w:rsidRPr="005B2CB6">
              <w:rPr>
                <w:i/>
                <w:iCs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5B2CB6">
              <w:fldChar w:fldCharType="end"/>
            </w:r>
          </w:p>
          <w:p w14:paraId="7F92A978" w14:textId="77777777" w:rsidR="007518CE" w:rsidRPr="005B2CB6" w:rsidRDefault="007518CE" w:rsidP="00800B90">
            <w:pPr>
              <w:pStyle w:val="aa"/>
              <w:ind w:firstLine="360"/>
              <w:rPr>
                <w:b/>
                <w:iCs/>
              </w:rPr>
            </w:pPr>
          </w:p>
          <w:p w14:paraId="387C5974" w14:textId="77777777" w:rsidR="007518CE" w:rsidRPr="005B2CB6" w:rsidRDefault="007518CE" w:rsidP="00800B90">
            <w:pPr>
              <w:pStyle w:val="af2"/>
              <w:rPr>
                <w:b/>
                <w:iCs/>
              </w:rPr>
            </w:pPr>
            <w:r w:rsidRPr="005B2CB6">
              <w:rPr>
                <w:b/>
                <w:iCs/>
              </w:rPr>
              <w:lastRenderedPageBreak/>
              <w:t xml:space="preserve"> </w:t>
            </w:r>
          </w:p>
          <w:p w14:paraId="15809088" w14:textId="77777777" w:rsidR="007518CE" w:rsidRPr="005B2CB6" w:rsidRDefault="007518CE" w:rsidP="00800B90">
            <w:pPr>
              <w:pStyle w:val="af2"/>
              <w:rPr>
                <w:i/>
                <w:iCs/>
              </w:rPr>
            </w:pPr>
            <w:r w:rsidRPr="005B2CB6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подпись  </w:t>
            </w:r>
            <w:r w:rsidRPr="005B2CB6">
              <w:fldChar w:fldCharType="end"/>
            </w:r>
            <w:r w:rsidRPr="005B2CB6">
              <w:rPr>
                <w:i/>
                <w:iCs/>
              </w:rPr>
              <w:t xml:space="preserve"> / </w:t>
            </w:r>
            <w:r w:rsidRPr="005B2CB6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   ФИО      </w:t>
            </w:r>
            <w:r w:rsidRPr="005B2CB6">
              <w:fldChar w:fldCharType="end"/>
            </w:r>
          </w:p>
          <w:p w14:paraId="00357FA3" w14:textId="77777777" w:rsidR="007518CE" w:rsidRPr="005B2CB6" w:rsidRDefault="007518CE" w:rsidP="00800B90">
            <w:pPr>
              <w:pStyle w:val="af2"/>
            </w:pPr>
            <w:r w:rsidRPr="005B2CB6">
              <w:t>«</w:t>
            </w:r>
            <w:r w:rsidRPr="005B2CB6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</w:t>
            </w:r>
            <w:r w:rsidRPr="005B2CB6">
              <w:fldChar w:fldCharType="end"/>
            </w:r>
            <w:r w:rsidRPr="005B2CB6">
              <w:t>»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__________</w:t>
            </w:r>
            <w:r w:rsidRPr="005B2CB6">
              <w:fldChar w:fldCharType="end"/>
            </w:r>
            <w:r w:rsidRPr="005B2CB6">
              <w:t xml:space="preserve">   20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</w:t>
            </w:r>
            <w:r w:rsidRPr="005B2CB6">
              <w:fldChar w:fldCharType="end"/>
            </w:r>
            <w:r w:rsidRPr="005B2CB6">
              <w:t>год</w:t>
            </w:r>
          </w:p>
          <w:p w14:paraId="1F6E359B" w14:textId="77777777" w:rsidR="007518CE" w:rsidRPr="005B2CB6" w:rsidRDefault="007518CE" w:rsidP="00800B90">
            <w:pPr>
              <w:pStyle w:val="aa"/>
              <w:ind w:left="187"/>
              <w:rPr>
                <w:b/>
                <w:bCs/>
                <w:iCs/>
              </w:rPr>
            </w:pPr>
          </w:p>
        </w:tc>
      </w:tr>
    </w:tbl>
    <w:p w14:paraId="4B8059D5" w14:textId="77777777" w:rsidR="007518CE" w:rsidRDefault="007518CE" w:rsidP="0089238E">
      <w:pPr>
        <w:pStyle w:val="20"/>
        <w:tabs>
          <w:tab w:val="left" w:pos="851"/>
        </w:tabs>
        <w:spacing w:line="360" w:lineRule="exact"/>
        <w:jc w:val="both"/>
        <w:outlineLvl w:val="1"/>
        <w:rPr>
          <w:rFonts w:eastAsia="Calibri"/>
          <w:sz w:val="28"/>
          <w:szCs w:val="28"/>
          <w:lang w:eastAsia="en-US"/>
        </w:rPr>
      </w:pPr>
    </w:p>
    <w:sectPr w:rsidR="007518CE" w:rsidSect="0070291A">
      <w:headerReference w:type="default" r:id="rId11"/>
      <w:footerReference w:type="first" r:id="rId12"/>
      <w:pgSz w:w="11906" w:h="16838"/>
      <w:pgMar w:top="1134" w:right="567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B5B16" w14:textId="77777777" w:rsidR="006D3DFA" w:rsidRDefault="006D3DFA">
      <w:r>
        <w:separator/>
      </w:r>
    </w:p>
  </w:endnote>
  <w:endnote w:type="continuationSeparator" w:id="0">
    <w:p w14:paraId="692682FD" w14:textId="77777777" w:rsidR="006D3DFA" w:rsidRDefault="006D3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5F72E" w14:textId="56B3501E" w:rsidR="00681906" w:rsidRDefault="00681906">
    <w:pPr>
      <w:pStyle w:val="af2"/>
    </w:pPr>
    <w:r>
      <w:t xml:space="preserve">Стандартная оговорка </w:t>
    </w:r>
    <w:r w:rsidRPr="00681906">
      <w:t>о применении универсального передаточного документа</w:t>
    </w:r>
    <w:r>
      <w:t xml:space="preserve"> рег. №75.</w:t>
    </w:r>
    <w:r w:rsidR="003D09F6">
      <w:t>23\</w:t>
    </w:r>
    <w:r w:rsidR="00ED140C">
      <w:t>3449.00.1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3CBE7" w14:textId="77777777" w:rsidR="006D3DFA" w:rsidRDefault="006D3DFA">
      <w:r>
        <w:separator/>
      </w:r>
    </w:p>
  </w:footnote>
  <w:footnote w:type="continuationSeparator" w:id="0">
    <w:p w14:paraId="609E9C2E" w14:textId="77777777" w:rsidR="006D3DFA" w:rsidRDefault="006D3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A958" w14:textId="7BBD788D" w:rsidR="008B492B" w:rsidRDefault="007050E3" w:rsidP="0089238E">
    <w:pPr>
      <w:pStyle w:val="a7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E43D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340E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D469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DA882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82F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EA1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B699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AC55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B211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C09F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758BA"/>
    <w:multiLevelType w:val="hybridMultilevel"/>
    <w:tmpl w:val="405A51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9035B37"/>
    <w:multiLevelType w:val="multilevel"/>
    <w:tmpl w:val="F668795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DE5CE9"/>
    <w:multiLevelType w:val="hybridMultilevel"/>
    <w:tmpl w:val="23968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91671"/>
    <w:multiLevelType w:val="hybridMultilevel"/>
    <w:tmpl w:val="5DC0268C"/>
    <w:lvl w:ilvl="0" w:tplc="E432FFB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7960"/>
    <w:multiLevelType w:val="hybridMultilevel"/>
    <w:tmpl w:val="98B29034"/>
    <w:lvl w:ilvl="0" w:tplc="98EC022A">
      <w:start w:val="1"/>
      <w:numFmt w:val="bullet"/>
      <w:pStyle w:val="a0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sz w:val="22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B6E86"/>
    <w:multiLevelType w:val="hybridMultilevel"/>
    <w:tmpl w:val="C094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847C0"/>
    <w:multiLevelType w:val="hybridMultilevel"/>
    <w:tmpl w:val="A14C4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7345C8"/>
    <w:multiLevelType w:val="multilevel"/>
    <w:tmpl w:val="DB98DCFC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405"/>
        </w:tabs>
        <w:ind w:left="240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5"/>
  </w:num>
  <w:num w:numId="13">
    <w:abstractNumId w:val="14"/>
  </w:num>
  <w:num w:numId="14">
    <w:abstractNumId w:val="12"/>
  </w:num>
  <w:num w:numId="15">
    <w:abstractNumId w:val="11"/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B98"/>
    <w:rsid w:val="00021365"/>
    <w:rsid w:val="000313E3"/>
    <w:rsid w:val="0003285E"/>
    <w:rsid w:val="00037377"/>
    <w:rsid w:val="0004186F"/>
    <w:rsid w:val="00045637"/>
    <w:rsid w:val="00054B79"/>
    <w:rsid w:val="00054FFF"/>
    <w:rsid w:val="00055979"/>
    <w:rsid w:val="0006089E"/>
    <w:rsid w:val="00060B03"/>
    <w:rsid w:val="00061751"/>
    <w:rsid w:val="00066A13"/>
    <w:rsid w:val="000703CA"/>
    <w:rsid w:val="00074120"/>
    <w:rsid w:val="00082E7F"/>
    <w:rsid w:val="00085DCA"/>
    <w:rsid w:val="000A5E87"/>
    <w:rsid w:val="000B5281"/>
    <w:rsid w:val="000C203B"/>
    <w:rsid w:val="000C7418"/>
    <w:rsid w:val="000D2E6B"/>
    <w:rsid w:val="000D3621"/>
    <w:rsid w:val="000D3B9F"/>
    <w:rsid w:val="000D4CB4"/>
    <w:rsid w:val="000E25C8"/>
    <w:rsid w:val="000E39B9"/>
    <w:rsid w:val="000F6675"/>
    <w:rsid w:val="00101CA8"/>
    <w:rsid w:val="00104E54"/>
    <w:rsid w:val="001058B4"/>
    <w:rsid w:val="0010654F"/>
    <w:rsid w:val="00117CD1"/>
    <w:rsid w:val="00127E3E"/>
    <w:rsid w:val="001308C8"/>
    <w:rsid w:val="0013271B"/>
    <w:rsid w:val="0013615C"/>
    <w:rsid w:val="00152C95"/>
    <w:rsid w:val="00154C7A"/>
    <w:rsid w:val="00171AB0"/>
    <w:rsid w:val="001733AE"/>
    <w:rsid w:val="00176A1E"/>
    <w:rsid w:val="00181E52"/>
    <w:rsid w:val="00192E9C"/>
    <w:rsid w:val="00195CFD"/>
    <w:rsid w:val="00197BB0"/>
    <w:rsid w:val="00197FD7"/>
    <w:rsid w:val="001B542A"/>
    <w:rsid w:val="001B776C"/>
    <w:rsid w:val="001E1A60"/>
    <w:rsid w:val="001F0477"/>
    <w:rsid w:val="001F0D0D"/>
    <w:rsid w:val="001F350B"/>
    <w:rsid w:val="001F7C3B"/>
    <w:rsid w:val="001F7C8F"/>
    <w:rsid w:val="002017DF"/>
    <w:rsid w:val="00214CE1"/>
    <w:rsid w:val="00214D4A"/>
    <w:rsid w:val="00215976"/>
    <w:rsid w:val="00216379"/>
    <w:rsid w:val="0022221C"/>
    <w:rsid w:val="00224B51"/>
    <w:rsid w:val="00230AD0"/>
    <w:rsid w:val="00233225"/>
    <w:rsid w:val="00242303"/>
    <w:rsid w:val="002505BB"/>
    <w:rsid w:val="002550B8"/>
    <w:rsid w:val="002556A4"/>
    <w:rsid w:val="00255939"/>
    <w:rsid w:val="00272275"/>
    <w:rsid w:val="0028022A"/>
    <w:rsid w:val="00283EE5"/>
    <w:rsid w:val="00286362"/>
    <w:rsid w:val="00295432"/>
    <w:rsid w:val="00297987"/>
    <w:rsid w:val="002A0539"/>
    <w:rsid w:val="002C4889"/>
    <w:rsid w:val="002D16D2"/>
    <w:rsid w:val="002D1D96"/>
    <w:rsid w:val="002E4CF9"/>
    <w:rsid w:val="002E702E"/>
    <w:rsid w:val="002F03B3"/>
    <w:rsid w:val="002F767B"/>
    <w:rsid w:val="00303CD8"/>
    <w:rsid w:val="00306F83"/>
    <w:rsid w:val="00311D1A"/>
    <w:rsid w:val="00312B6F"/>
    <w:rsid w:val="00322597"/>
    <w:rsid w:val="00323533"/>
    <w:rsid w:val="0032640C"/>
    <w:rsid w:val="00346542"/>
    <w:rsid w:val="00347CF1"/>
    <w:rsid w:val="0035728F"/>
    <w:rsid w:val="00361D99"/>
    <w:rsid w:val="00366912"/>
    <w:rsid w:val="003707A0"/>
    <w:rsid w:val="00371C22"/>
    <w:rsid w:val="00380ADC"/>
    <w:rsid w:val="00381769"/>
    <w:rsid w:val="00383541"/>
    <w:rsid w:val="00383DA2"/>
    <w:rsid w:val="00392C87"/>
    <w:rsid w:val="003959BE"/>
    <w:rsid w:val="003A1740"/>
    <w:rsid w:val="003C0616"/>
    <w:rsid w:val="003C1E33"/>
    <w:rsid w:val="003D09F6"/>
    <w:rsid w:val="003D233F"/>
    <w:rsid w:val="003D5A46"/>
    <w:rsid w:val="003E7093"/>
    <w:rsid w:val="003F2062"/>
    <w:rsid w:val="00407BEB"/>
    <w:rsid w:val="00410A80"/>
    <w:rsid w:val="00420224"/>
    <w:rsid w:val="0042140B"/>
    <w:rsid w:val="00424852"/>
    <w:rsid w:val="00426E6C"/>
    <w:rsid w:val="00427577"/>
    <w:rsid w:val="0043629A"/>
    <w:rsid w:val="00447D17"/>
    <w:rsid w:val="00453327"/>
    <w:rsid w:val="00455D27"/>
    <w:rsid w:val="0047477A"/>
    <w:rsid w:val="00485D21"/>
    <w:rsid w:val="00490AF7"/>
    <w:rsid w:val="004918EE"/>
    <w:rsid w:val="00493EC5"/>
    <w:rsid w:val="004A03AB"/>
    <w:rsid w:val="004A38F2"/>
    <w:rsid w:val="004A4B7B"/>
    <w:rsid w:val="004B5542"/>
    <w:rsid w:val="004B6BA2"/>
    <w:rsid w:val="004C277D"/>
    <w:rsid w:val="004C4245"/>
    <w:rsid w:val="004D2711"/>
    <w:rsid w:val="004D2D7F"/>
    <w:rsid w:val="004D2F49"/>
    <w:rsid w:val="004D6E33"/>
    <w:rsid w:val="004E7CD0"/>
    <w:rsid w:val="0050181D"/>
    <w:rsid w:val="005146B9"/>
    <w:rsid w:val="00522684"/>
    <w:rsid w:val="00536AE0"/>
    <w:rsid w:val="00540F9E"/>
    <w:rsid w:val="00543B4F"/>
    <w:rsid w:val="00543C0B"/>
    <w:rsid w:val="00544D86"/>
    <w:rsid w:val="0055262C"/>
    <w:rsid w:val="005600C2"/>
    <w:rsid w:val="0057010D"/>
    <w:rsid w:val="005837FF"/>
    <w:rsid w:val="005838F3"/>
    <w:rsid w:val="00597FCC"/>
    <w:rsid w:val="005A625C"/>
    <w:rsid w:val="005B35C5"/>
    <w:rsid w:val="005C6BBC"/>
    <w:rsid w:val="005D3645"/>
    <w:rsid w:val="005D5733"/>
    <w:rsid w:val="005D65E2"/>
    <w:rsid w:val="005D75B0"/>
    <w:rsid w:val="005E57EF"/>
    <w:rsid w:val="005E5BFA"/>
    <w:rsid w:val="005F2715"/>
    <w:rsid w:val="005F58AF"/>
    <w:rsid w:val="00600A78"/>
    <w:rsid w:val="00632FBC"/>
    <w:rsid w:val="00642B02"/>
    <w:rsid w:val="00650085"/>
    <w:rsid w:val="0067318D"/>
    <w:rsid w:val="00676C81"/>
    <w:rsid w:val="00681906"/>
    <w:rsid w:val="006833C9"/>
    <w:rsid w:val="00684059"/>
    <w:rsid w:val="0068796F"/>
    <w:rsid w:val="00691987"/>
    <w:rsid w:val="00697AFE"/>
    <w:rsid w:val="006A3AA0"/>
    <w:rsid w:val="006C27BE"/>
    <w:rsid w:val="006D0BD0"/>
    <w:rsid w:val="006D3DFA"/>
    <w:rsid w:val="006D69BB"/>
    <w:rsid w:val="006F3B8E"/>
    <w:rsid w:val="0070291A"/>
    <w:rsid w:val="007049CB"/>
    <w:rsid w:val="00704DF5"/>
    <w:rsid w:val="007050E3"/>
    <w:rsid w:val="00705919"/>
    <w:rsid w:val="00721724"/>
    <w:rsid w:val="00727FFE"/>
    <w:rsid w:val="007336D5"/>
    <w:rsid w:val="00745386"/>
    <w:rsid w:val="007518CE"/>
    <w:rsid w:val="00752F2E"/>
    <w:rsid w:val="0076236A"/>
    <w:rsid w:val="00780FB1"/>
    <w:rsid w:val="00786DF8"/>
    <w:rsid w:val="00792066"/>
    <w:rsid w:val="0079506B"/>
    <w:rsid w:val="007A15F3"/>
    <w:rsid w:val="007A2B77"/>
    <w:rsid w:val="007A30EB"/>
    <w:rsid w:val="007A34BD"/>
    <w:rsid w:val="007B0E71"/>
    <w:rsid w:val="007B5173"/>
    <w:rsid w:val="007C09C3"/>
    <w:rsid w:val="007C3436"/>
    <w:rsid w:val="007C3B01"/>
    <w:rsid w:val="007C4389"/>
    <w:rsid w:val="007D260C"/>
    <w:rsid w:val="007D609E"/>
    <w:rsid w:val="007F708D"/>
    <w:rsid w:val="0080048D"/>
    <w:rsid w:val="00801C24"/>
    <w:rsid w:val="0080213D"/>
    <w:rsid w:val="00813A0A"/>
    <w:rsid w:val="00815AFC"/>
    <w:rsid w:val="008179B8"/>
    <w:rsid w:val="00822CEA"/>
    <w:rsid w:val="00824873"/>
    <w:rsid w:val="008279D0"/>
    <w:rsid w:val="008335DD"/>
    <w:rsid w:val="008440BA"/>
    <w:rsid w:val="00854AAF"/>
    <w:rsid w:val="00866553"/>
    <w:rsid w:val="0086729D"/>
    <w:rsid w:val="00875E1D"/>
    <w:rsid w:val="008835F3"/>
    <w:rsid w:val="008876A9"/>
    <w:rsid w:val="00887E52"/>
    <w:rsid w:val="0089238E"/>
    <w:rsid w:val="008949E9"/>
    <w:rsid w:val="00897116"/>
    <w:rsid w:val="008973E2"/>
    <w:rsid w:val="008B492B"/>
    <w:rsid w:val="008E3104"/>
    <w:rsid w:val="008E480B"/>
    <w:rsid w:val="008E796E"/>
    <w:rsid w:val="008F55C4"/>
    <w:rsid w:val="00910EAA"/>
    <w:rsid w:val="009127B3"/>
    <w:rsid w:val="00915DFE"/>
    <w:rsid w:val="00922881"/>
    <w:rsid w:val="0092329A"/>
    <w:rsid w:val="0092476B"/>
    <w:rsid w:val="009252A3"/>
    <w:rsid w:val="00926211"/>
    <w:rsid w:val="009337E8"/>
    <w:rsid w:val="009372E7"/>
    <w:rsid w:val="009454EC"/>
    <w:rsid w:val="00956A8C"/>
    <w:rsid w:val="0096746F"/>
    <w:rsid w:val="0097151C"/>
    <w:rsid w:val="00972A20"/>
    <w:rsid w:val="00976D65"/>
    <w:rsid w:val="00977751"/>
    <w:rsid w:val="009777D0"/>
    <w:rsid w:val="00977E73"/>
    <w:rsid w:val="009820F3"/>
    <w:rsid w:val="009873F1"/>
    <w:rsid w:val="00990919"/>
    <w:rsid w:val="00994B9C"/>
    <w:rsid w:val="009A3A58"/>
    <w:rsid w:val="009B7F88"/>
    <w:rsid w:val="009C1E65"/>
    <w:rsid w:val="009C3E6A"/>
    <w:rsid w:val="009C7DC6"/>
    <w:rsid w:val="009D465D"/>
    <w:rsid w:val="009E04B2"/>
    <w:rsid w:val="009E1FC0"/>
    <w:rsid w:val="009E3E95"/>
    <w:rsid w:val="009E5D32"/>
    <w:rsid w:val="00A22017"/>
    <w:rsid w:val="00A25B98"/>
    <w:rsid w:val="00A25F2B"/>
    <w:rsid w:val="00A303F8"/>
    <w:rsid w:val="00A33438"/>
    <w:rsid w:val="00A36003"/>
    <w:rsid w:val="00A36A49"/>
    <w:rsid w:val="00A3762B"/>
    <w:rsid w:val="00A507E5"/>
    <w:rsid w:val="00A50C37"/>
    <w:rsid w:val="00A53057"/>
    <w:rsid w:val="00A534DE"/>
    <w:rsid w:val="00A53A8D"/>
    <w:rsid w:val="00A54BEB"/>
    <w:rsid w:val="00A667C0"/>
    <w:rsid w:val="00A7169D"/>
    <w:rsid w:val="00A74830"/>
    <w:rsid w:val="00A772E4"/>
    <w:rsid w:val="00A86E5D"/>
    <w:rsid w:val="00A963DF"/>
    <w:rsid w:val="00AB0F0B"/>
    <w:rsid w:val="00AB5E4E"/>
    <w:rsid w:val="00AC173A"/>
    <w:rsid w:val="00AD0A2D"/>
    <w:rsid w:val="00AD1406"/>
    <w:rsid w:val="00AD491A"/>
    <w:rsid w:val="00AD49D6"/>
    <w:rsid w:val="00AD6BC3"/>
    <w:rsid w:val="00AF36C2"/>
    <w:rsid w:val="00B1132C"/>
    <w:rsid w:val="00B14E72"/>
    <w:rsid w:val="00B17889"/>
    <w:rsid w:val="00B30695"/>
    <w:rsid w:val="00B3112F"/>
    <w:rsid w:val="00B332D8"/>
    <w:rsid w:val="00B43196"/>
    <w:rsid w:val="00B46240"/>
    <w:rsid w:val="00B5187A"/>
    <w:rsid w:val="00B759EB"/>
    <w:rsid w:val="00BA1FCC"/>
    <w:rsid w:val="00BA6437"/>
    <w:rsid w:val="00BA72B8"/>
    <w:rsid w:val="00BB1F88"/>
    <w:rsid w:val="00BC409F"/>
    <w:rsid w:val="00BC6B88"/>
    <w:rsid w:val="00BE0898"/>
    <w:rsid w:val="00BE668D"/>
    <w:rsid w:val="00BF7970"/>
    <w:rsid w:val="00C03C53"/>
    <w:rsid w:val="00C07B1E"/>
    <w:rsid w:val="00C106AA"/>
    <w:rsid w:val="00C14CDB"/>
    <w:rsid w:val="00C16D7B"/>
    <w:rsid w:val="00C20658"/>
    <w:rsid w:val="00C3091F"/>
    <w:rsid w:val="00C34B00"/>
    <w:rsid w:val="00C4215C"/>
    <w:rsid w:val="00C4625D"/>
    <w:rsid w:val="00C572EF"/>
    <w:rsid w:val="00C602C6"/>
    <w:rsid w:val="00C626B2"/>
    <w:rsid w:val="00C6388D"/>
    <w:rsid w:val="00C730F7"/>
    <w:rsid w:val="00C82B4C"/>
    <w:rsid w:val="00C877C7"/>
    <w:rsid w:val="00C93CDC"/>
    <w:rsid w:val="00C9540B"/>
    <w:rsid w:val="00CA2ABB"/>
    <w:rsid w:val="00CB52FC"/>
    <w:rsid w:val="00CB7CA3"/>
    <w:rsid w:val="00CC3E47"/>
    <w:rsid w:val="00CC44F2"/>
    <w:rsid w:val="00CD1D06"/>
    <w:rsid w:val="00CD2D1F"/>
    <w:rsid w:val="00CD4F00"/>
    <w:rsid w:val="00CD6C80"/>
    <w:rsid w:val="00CE5596"/>
    <w:rsid w:val="00CE6367"/>
    <w:rsid w:val="00CF0319"/>
    <w:rsid w:val="00CF0F84"/>
    <w:rsid w:val="00D07FAE"/>
    <w:rsid w:val="00D1228D"/>
    <w:rsid w:val="00D15AC4"/>
    <w:rsid w:val="00D22B06"/>
    <w:rsid w:val="00D2605E"/>
    <w:rsid w:val="00D40EB8"/>
    <w:rsid w:val="00D42665"/>
    <w:rsid w:val="00D43E22"/>
    <w:rsid w:val="00D471EE"/>
    <w:rsid w:val="00D6726C"/>
    <w:rsid w:val="00D71AE8"/>
    <w:rsid w:val="00D75D4D"/>
    <w:rsid w:val="00D937FA"/>
    <w:rsid w:val="00D94A14"/>
    <w:rsid w:val="00D97623"/>
    <w:rsid w:val="00D97705"/>
    <w:rsid w:val="00DA2C77"/>
    <w:rsid w:val="00DB1A38"/>
    <w:rsid w:val="00DB2AAD"/>
    <w:rsid w:val="00DB6614"/>
    <w:rsid w:val="00DC0F1C"/>
    <w:rsid w:val="00DC37D5"/>
    <w:rsid w:val="00DC3B4F"/>
    <w:rsid w:val="00DC4D28"/>
    <w:rsid w:val="00DD54B2"/>
    <w:rsid w:val="00DD578B"/>
    <w:rsid w:val="00DD6ADE"/>
    <w:rsid w:val="00DE494F"/>
    <w:rsid w:val="00DE6B06"/>
    <w:rsid w:val="00DF1D2A"/>
    <w:rsid w:val="00E000C0"/>
    <w:rsid w:val="00E22DA3"/>
    <w:rsid w:val="00E25475"/>
    <w:rsid w:val="00E26FA9"/>
    <w:rsid w:val="00E3269B"/>
    <w:rsid w:val="00E3349B"/>
    <w:rsid w:val="00E477A0"/>
    <w:rsid w:val="00E51221"/>
    <w:rsid w:val="00E547C1"/>
    <w:rsid w:val="00E54D85"/>
    <w:rsid w:val="00E566B6"/>
    <w:rsid w:val="00E600AC"/>
    <w:rsid w:val="00E62E04"/>
    <w:rsid w:val="00E75779"/>
    <w:rsid w:val="00E81CB1"/>
    <w:rsid w:val="00E90C9C"/>
    <w:rsid w:val="00E97807"/>
    <w:rsid w:val="00EB28DB"/>
    <w:rsid w:val="00EC100F"/>
    <w:rsid w:val="00EC3BDE"/>
    <w:rsid w:val="00ED140C"/>
    <w:rsid w:val="00EE5E4E"/>
    <w:rsid w:val="00F000D2"/>
    <w:rsid w:val="00F136B6"/>
    <w:rsid w:val="00F13C27"/>
    <w:rsid w:val="00F174D0"/>
    <w:rsid w:val="00F1785D"/>
    <w:rsid w:val="00F40AD8"/>
    <w:rsid w:val="00F44E7B"/>
    <w:rsid w:val="00F472AF"/>
    <w:rsid w:val="00F6034E"/>
    <w:rsid w:val="00F60BB7"/>
    <w:rsid w:val="00F61925"/>
    <w:rsid w:val="00F67AE6"/>
    <w:rsid w:val="00F73D1F"/>
    <w:rsid w:val="00F7650D"/>
    <w:rsid w:val="00F879C8"/>
    <w:rsid w:val="00F87BA4"/>
    <w:rsid w:val="00F943C4"/>
    <w:rsid w:val="00F966C5"/>
    <w:rsid w:val="00FA56AD"/>
    <w:rsid w:val="00FB683B"/>
    <w:rsid w:val="00FC1068"/>
    <w:rsid w:val="00FC308F"/>
    <w:rsid w:val="00FC3866"/>
    <w:rsid w:val="00FC69C9"/>
    <w:rsid w:val="00FD1D0F"/>
    <w:rsid w:val="00FD3DEC"/>
    <w:rsid w:val="00FD6255"/>
    <w:rsid w:val="00FD64B6"/>
    <w:rsid w:val="00FE02F3"/>
    <w:rsid w:val="00FE0817"/>
    <w:rsid w:val="00FF4E7B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A67CBEE"/>
  <w15:docId w15:val="{E5814081-2B0C-415D-86AA-2B933910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locked="0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/>
    <w:lsdException w:name="Body Text Indent" w:locked="0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FC308F"/>
    <w:rPr>
      <w:sz w:val="24"/>
      <w:szCs w:val="24"/>
    </w:rPr>
  </w:style>
  <w:style w:type="paragraph" w:styleId="1">
    <w:name w:val="heading 1"/>
    <w:basedOn w:val="a1"/>
    <w:next w:val="a1"/>
    <w:qFormat/>
    <w:locked/>
    <w:rsid w:val="00AD6BC3"/>
    <w:pPr>
      <w:keepNext/>
      <w:numPr>
        <w:numId w:val="15"/>
      </w:numPr>
      <w:tabs>
        <w:tab w:val="left" w:pos="1134"/>
      </w:tabs>
      <w:ind w:left="1134" w:hanging="425"/>
      <w:outlineLvl w:val="0"/>
    </w:pPr>
    <w:rPr>
      <w:bCs/>
      <w:kern w:val="32"/>
      <w:lang w:val="en-US"/>
    </w:rPr>
  </w:style>
  <w:style w:type="paragraph" w:styleId="2">
    <w:name w:val="heading 2"/>
    <w:basedOn w:val="a1"/>
    <w:next w:val="a1"/>
    <w:qFormat/>
    <w:locked/>
    <w:rsid w:val="00AD6BC3"/>
    <w:pPr>
      <w:keepNext/>
      <w:numPr>
        <w:ilvl w:val="1"/>
        <w:numId w:val="15"/>
      </w:numPr>
      <w:tabs>
        <w:tab w:val="left" w:pos="1560"/>
      </w:tabs>
      <w:ind w:left="1560" w:hanging="573"/>
      <w:outlineLvl w:val="1"/>
    </w:pPr>
    <w:rPr>
      <w:bCs/>
      <w:iCs/>
      <w:lang w:val="en-US"/>
    </w:rPr>
  </w:style>
  <w:style w:type="paragraph" w:styleId="3">
    <w:name w:val="heading 3"/>
    <w:basedOn w:val="a1"/>
    <w:next w:val="a1"/>
    <w:semiHidden/>
    <w:locked/>
    <w:rsid w:val="008004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Основной_Тема"/>
    <w:basedOn w:val="a1"/>
    <w:next w:val="a6"/>
    <w:qFormat/>
    <w:rsid w:val="009777D0"/>
    <w:pPr>
      <w:spacing w:before="3000" w:after="800"/>
      <w:ind w:right="4536"/>
    </w:pPr>
  </w:style>
  <w:style w:type="paragraph" w:styleId="a7">
    <w:name w:val="header"/>
    <w:basedOn w:val="a1"/>
    <w:link w:val="a8"/>
    <w:uiPriority w:val="99"/>
    <w:locked/>
    <w:rsid w:val="00642B02"/>
    <w:pPr>
      <w:tabs>
        <w:tab w:val="center" w:pos="4677"/>
        <w:tab w:val="right" w:pos="9355"/>
      </w:tabs>
    </w:pPr>
  </w:style>
  <w:style w:type="character" w:styleId="a9">
    <w:name w:val="page number"/>
    <w:basedOn w:val="a2"/>
    <w:semiHidden/>
    <w:locked/>
    <w:rsid w:val="00642B02"/>
  </w:style>
  <w:style w:type="paragraph" w:styleId="aa">
    <w:name w:val="Body Text Indent"/>
    <w:basedOn w:val="a1"/>
    <w:link w:val="ab"/>
    <w:qFormat/>
    <w:rsid w:val="00410A80"/>
    <w:pPr>
      <w:ind w:firstLine="709"/>
      <w:jc w:val="both"/>
    </w:pPr>
  </w:style>
  <w:style w:type="paragraph" w:styleId="ac">
    <w:name w:val="Document Map"/>
    <w:basedOn w:val="a1"/>
    <w:semiHidden/>
    <w:locked/>
    <w:rsid w:val="004B554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d">
    <w:name w:val="Приказываю"/>
    <w:basedOn w:val="a6"/>
    <w:rsid w:val="0079506B"/>
    <w:pPr>
      <w:spacing w:before="320" w:after="320"/>
      <w:ind w:left="0" w:firstLine="0"/>
      <w:outlineLvl w:val="0"/>
    </w:pPr>
    <w:rPr>
      <w:b/>
      <w:caps/>
    </w:rPr>
  </w:style>
  <w:style w:type="paragraph" w:customStyle="1" w:styleId="a6">
    <w:name w:val="Основной"/>
    <w:basedOn w:val="a1"/>
    <w:semiHidden/>
    <w:rsid w:val="0032640C"/>
    <w:pPr>
      <w:ind w:left="567" w:firstLine="709"/>
      <w:jc w:val="both"/>
    </w:pPr>
  </w:style>
  <w:style w:type="paragraph" w:customStyle="1" w:styleId="ae">
    <w:name w:val="Подпись_ГД"/>
    <w:basedOn w:val="a1"/>
    <w:qFormat/>
    <w:rsid w:val="0013615C"/>
    <w:pPr>
      <w:tabs>
        <w:tab w:val="left" w:pos="6663"/>
      </w:tabs>
      <w:spacing w:before="1000"/>
    </w:pPr>
  </w:style>
  <w:style w:type="table" w:styleId="af">
    <w:name w:val="Table Grid"/>
    <w:basedOn w:val="a3"/>
    <w:rsid w:val="0089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Название объекта_таблица"/>
    <w:basedOn w:val="af1"/>
    <w:semiHidden/>
    <w:locked/>
    <w:rsid w:val="00A507E5"/>
    <w:pPr>
      <w:widowControl w:val="0"/>
      <w:suppressAutoHyphens/>
      <w:autoSpaceDE w:val="0"/>
      <w:autoSpaceDN w:val="0"/>
      <w:adjustRightInd w:val="0"/>
      <w:spacing w:before="120" w:after="120"/>
      <w:ind w:firstLine="6804"/>
      <w:jc w:val="right"/>
      <w:outlineLvl w:val="4"/>
    </w:pPr>
    <w:rPr>
      <w:rFonts w:ascii="Arial" w:hAnsi="Arial" w:cs="Arial"/>
      <w:bCs w:val="0"/>
      <w:color w:val="auto"/>
      <w:sz w:val="24"/>
      <w:szCs w:val="20"/>
    </w:rPr>
  </w:style>
  <w:style w:type="paragraph" w:styleId="af1">
    <w:name w:val="caption"/>
    <w:basedOn w:val="a1"/>
    <w:next w:val="a1"/>
    <w:semiHidden/>
    <w:unhideWhenUsed/>
    <w:qFormat/>
    <w:locked/>
    <w:rsid w:val="00A507E5"/>
    <w:pPr>
      <w:spacing w:after="200"/>
    </w:pPr>
    <w:rPr>
      <w:b/>
      <w:bCs/>
      <w:color w:val="4F81BD"/>
      <w:sz w:val="18"/>
      <w:szCs w:val="18"/>
    </w:rPr>
  </w:style>
  <w:style w:type="paragraph" w:styleId="a0">
    <w:name w:val="List Bullet"/>
    <w:basedOn w:val="a1"/>
    <w:qFormat/>
    <w:rsid w:val="00A507E5"/>
    <w:pPr>
      <w:numPr>
        <w:numId w:val="13"/>
      </w:numPr>
      <w:contextualSpacing/>
    </w:pPr>
  </w:style>
  <w:style w:type="character" w:customStyle="1" w:styleId="ab">
    <w:name w:val="Основной текст с отступом Знак"/>
    <w:link w:val="aa"/>
    <w:rsid w:val="00A507E5"/>
    <w:rPr>
      <w:sz w:val="24"/>
      <w:szCs w:val="24"/>
    </w:rPr>
  </w:style>
  <w:style w:type="paragraph" w:styleId="a">
    <w:name w:val="List Number"/>
    <w:basedOn w:val="a1"/>
    <w:qFormat/>
    <w:rsid w:val="00A507E5"/>
    <w:pPr>
      <w:numPr>
        <w:numId w:val="6"/>
      </w:numPr>
      <w:ind w:left="1066" w:hanging="357"/>
      <w:contextualSpacing/>
    </w:pPr>
  </w:style>
  <w:style w:type="paragraph" w:styleId="af2">
    <w:name w:val="footer"/>
    <w:basedOn w:val="a1"/>
    <w:link w:val="af3"/>
    <w:uiPriority w:val="99"/>
    <w:locked/>
    <w:rsid w:val="00E90C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E90C9C"/>
    <w:rPr>
      <w:sz w:val="24"/>
      <w:szCs w:val="24"/>
    </w:rPr>
  </w:style>
  <w:style w:type="paragraph" w:styleId="af4">
    <w:name w:val="Balloon Text"/>
    <w:basedOn w:val="a1"/>
    <w:link w:val="af5"/>
    <w:locked/>
    <w:rsid w:val="00E90C9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0C9C"/>
    <w:rPr>
      <w:rFonts w:ascii="Tahoma" w:hAnsi="Tahoma" w:cs="Tahoma"/>
      <w:sz w:val="16"/>
      <w:szCs w:val="16"/>
    </w:rPr>
  </w:style>
  <w:style w:type="paragraph" w:styleId="af6">
    <w:name w:val="Body Text"/>
    <w:basedOn w:val="a1"/>
    <w:link w:val="af7"/>
    <w:locked/>
    <w:rsid w:val="00FB683B"/>
    <w:pPr>
      <w:spacing w:after="120"/>
    </w:pPr>
  </w:style>
  <w:style w:type="character" w:customStyle="1" w:styleId="af7">
    <w:name w:val="Основной текст Знак"/>
    <w:link w:val="af6"/>
    <w:rsid w:val="00FB683B"/>
    <w:rPr>
      <w:sz w:val="24"/>
      <w:szCs w:val="24"/>
    </w:rPr>
  </w:style>
  <w:style w:type="paragraph" w:styleId="30">
    <w:name w:val="Body Text 3"/>
    <w:basedOn w:val="a1"/>
    <w:link w:val="31"/>
    <w:uiPriority w:val="99"/>
    <w:locked/>
    <w:rsid w:val="00FB683B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rsid w:val="00FB683B"/>
    <w:rPr>
      <w:sz w:val="16"/>
      <w:szCs w:val="16"/>
    </w:rPr>
  </w:style>
  <w:style w:type="character" w:styleId="af8">
    <w:name w:val="annotation reference"/>
    <w:locked/>
    <w:rsid w:val="00A53A8D"/>
    <w:rPr>
      <w:sz w:val="16"/>
      <w:szCs w:val="16"/>
    </w:rPr>
  </w:style>
  <w:style w:type="paragraph" w:styleId="af9">
    <w:name w:val="annotation text"/>
    <w:basedOn w:val="a1"/>
    <w:link w:val="afa"/>
    <w:locked/>
    <w:rsid w:val="00A53A8D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rsid w:val="00A53A8D"/>
  </w:style>
  <w:style w:type="paragraph" w:styleId="afb">
    <w:name w:val="annotation subject"/>
    <w:basedOn w:val="af9"/>
    <w:next w:val="af9"/>
    <w:link w:val="afc"/>
    <w:locked/>
    <w:rsid w:val="00A53A8D"/>
    <w:rPr>
      <w:b/>
      <w:bCs/>
    </w:rPr>
  </w:style>
  <w:style w:type="character" w:customStyle="1" w:styleId="afc">
    <w:name w:val="Тема примечания Знак"/>
    <w:link w:val="afb"/>
    <w:rsid w:val="00A53A8D"/>
    <w:rPr>
      <w:b/>
      <w:bCs/>
    </w:rPr>
  </w:style>
  <w:style w:type="character" w:customStyle="1" w:styleId="a8">
    <w:name w:val="Верхний колонтитул Знак"/>
    <w:link w:val="a7"/>
    <w:uiPriority w:val="99"/>
    <w:rsid w:val="000E39B9"/>
    <w:rPr>
      <w:sz w:val="24"/>
      <w:szCs w:val="24"/>
    </w:rPr>
  </w:style>
  <w:style w:type="paragraph" w:styleId="32">
    <w:name w:val="Body Text Indent 3"/>
    <w:basedOn w:val="a1"/>
    <w:link w:val="33"/>
    <w:unhideWhenUsed/>
    <w:locked/>
    <w:rsid w:val="0080213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80213D"/>
    <w:rPr>
      <w:sz w:val="16"/>
      <w:szCs w:val="16"/>
    </w:rPr>
  </w:style>
  <w:style w:type="character" w:styleId="afd">
    <w:name w:val="Hyperlink"/>
    <w:uiPriority w:val="99"/>
    <w:unhideWhenUsed/>
    <w:locked/>
    <w:rsid w:val="0080213D"/>
    <w:rPr>
      <w:color w:val="0000FF"/>
      <w:u w:val="single"/>
    </w:rPr>
  </w:style>
  <w:style w:type="paragraph" w:styleId="afe">
    <w:name w:val="footnote text"/>
    <w:basedOn w:val="a1"/>
    <w:link w:val="aff"/>
    <w:uiPriority w:val="99"/>
    <w:unhideWhenUsed/>
    <w:locked/>
    <w:rsid w:val="00A54BEB"/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rsid w:val="00A54BEB"/>
  </w:style>
  <w:style w:type="character" w:styleId="aff0">
    <w:name w:val="footnote reference"/>
    <w:basedOn w:val="a2"/>
    <w:unhideWhenUsed/>
    <w:locked/>
    <w:rsid w:val="00A54BEB"/>
    <w:rPr>
      <w:vertAlign w:val="superscript"/>
    </w:rPr>
  </w:style>
  <w:style w:type="paragraph" w:styleId="aff1">
    <w:name w:val="List Paragraph"/>
    <w:basedOn w:val="a1"/>
    <w:uiPriority w:val="34"/>
    <w:qFormat/>
    <w:locked/>
    <w:rsid w:val="00D97705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customStyle="1" w:styleId="10">
    <w:name w:val="Обычный1"/>
    <w:link w:val="Normal"/>
    <w:rsid w:val="003A1740"/>
    <w:pPr>
      <w:widowControl w:val="0"/>
      <w:spacing w:line="300" w:lineRule="auto"/>
      <w:ind w:firstLine="720"/>
    </w:pPr>
    <w:rPr>
      <w:snapToGrid w:val="0"/>
      <w:sz w:val="22"/>
    </w:rPr>
  </w:style>
  <w:style w:type="character" w:customStyle="1" w:styleId="Normal">
    <w:name w:val="Normal Знак"/>
    <w:link w:val="10"/>
    <w:locked/>
    <w:rsid w:val="003A1740"/>
    <w:rPr>
      <w:snapToGrid w:val="0"/>
      <w:sz w:val="22"/>
    </w:rPr>
  </w:style>
  <w:style w:type="paragraph" w:customStyle="1" w:styleId="20">
    <w:name w:val="Обычный2"/>
    <w:rsid w:val="003A1740"/>
    <w:pPr>
      <w:widowControl w:val="0"/>
      <w:spacing w:line="300" w:lineRule="auto"/>
      <w:ind w:firstLine="720"/>
    </w:pPr>
    <w:rPr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otNA\Desktop\&#1064;&#1072;&#1073;&#1083;&#1086;&#1085;&#1099;%20&#1076;&#1086;&#1082;&#1091;&#1084;&#1077;&#1085;&#1090;&#1086;&#1074;%202016\&#1041;&#1077;&#1079;%20&#1087;&#1086;&#1083;&#1077;&#1081;\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287200E4B9C0F44895AF76AE3DC185E" ma:contentTypeVersion="0" ma:contentTypeDescription="Создание документа." ma:contentTypeScope="" ma:versionID="a973df05a100507a2610b518bae537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E42C6-0AC7-4C12-B8A9-53A1B7EE007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830B47E-46A6-4AB9-93A9-2DAE80428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EEB61E-CD5A-4B03-9135-E764ED94C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B107A5-A638-407D-8064-97AACF37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3</TotalTime>
  <Pages>2</Pages>
  <Words>268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</vt:lpstr>
    </vt:vector>
  </TitlesOfParts>
  <Company>ООО "РН-КрасноярскНИПИнефть"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Стандарты РН</dc:subject>
  <dc:creator>Грот Наталья Адамовна</dc:creator>
  <cp:keywords/>
  <cp:lastModifiedBy>Борисычева Наталья Алексеевна</cp:lastModifiedBy>
  <cp:revision>5</cp:revision>
  <cp:lastPrinted>2023-06-13T05:38:00Z</cp:lastPrinted>
  <dcterms:created xsi:type="dcterms:W3CDTF">2024-05-07T12:46:00Z</dcterms:created>
  <dcterms:modified xsi:type="dcterms:W3CDTF">2025-04-04T06:59:00Z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39193</vt:lpwstr>
  </property>
  <property fmtid="{D5CDD505-2E9C-101B-9397-08002B2CF9AE}" pid="3" name="ContentTypeId">
    <vt:lpwstr>0x0101009287200E4B9C0F44895AF76AE3DC185E</vt:lpwstr>
  </property>
</Properties>
</file>